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5E4683" w:rsidTr="005E4683" w14:paraId="49498A4B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4683" w:rsidRDefault="005E4683" w14:paraId="209D2C58" w14:textId="4B065040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4683" w:rsidRDefault="005E4683" w14:paraId="48BB0176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5E4683" w:rsidRDefault="005E4683" w14:paraId="4933EF5F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5E4683" w:rsidRDefault="005E4683" w14:paraId="6872F1BE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5E4683" w:rsidRDefault="005E4683" w14:paraId="1CB0E4E3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5E4683" w:rsidP="005E4683" w:rsidRDefault="005E4683" w14:paraId="254B3112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5E4683" w:rsidP="005E4683" w:rsidRDefault="005E4683" w14:paraId="50A64080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5E4683" w:rsidP="005E4683" w:rsidRDefault="005E4683" w14:paraId="15055AD9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St-2604/2019</w:t>
      </w:r>
    </w:p>
    <w:p w:rsidR="005E4683" w:rsidP="005E4683" w:rsidRDefault="005E4683" w14:paraId="097B0356" w14:textId="77777777">
      <w:pPr>
        <w:tabs>
          <w:tab w:val="left" w:pos="709"/>
        </w:tabs>
      </w:pPr>
      <w:r>
        <w:t xml:space="preserve"> </w:t>
      </w:r>
    </w:p>
    <w:p w:rsidR="005E4683" w:rsidP="005E4683" w:rsidRDefault="005E4683" w14:paraId="4F3BBF2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5E4683" w:rsidP="005E4683" w:rsidRDefault="005E4683" w14:paraId="4221FF62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5E4683" w:rsidP="005E4683" w:rsidRDefault="005E4683" w14:paraId="2D4F2ADE" w14:textId="77777777">
      <w:pPr>
        <w:tabs>
          <w:tab w:val="left" w:pos="709"/>
        </w:tabs>
      </w:pPr>
    </w:p>
    <w:p w:rsidR="005E4683" w:rsidP="005E4683" w:rsidRDefault="005E4683" w14:paraId="512C5F7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5E4683" w:rsidP="005E4683" w:rsidRDefault="005E4683" w14:paraId="2E562EE5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5E4683" w:rsidP="005E4683" w:rsidRDefault="005E4683" w14:paraId="3B51CD8D" w14:textId="77777777">
      <w:pPr>
        <w:tabs>
          <w:tab w:val="left" w:pos="709"/>
        </w:tabs>
      </w:pPr>
    </w:p>
    <w:p w:rsidR="005E4683" w:rsidP="005E4683" w:rsidRDefault="005E4683" w14:paraId="4C476334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5E4683" w:rsidP="005E4683" w:rsidRDefault="005E4683" w14:paraId="69B59895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5E4683" w:rsidP="005E4683" w:rsidRDefault="005E4683" w14:paraId="76AB6C09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5E4683" w:rsidP="005E4683" w:rsidRDefault="005E4683" w14:paraId="295C824B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5E4683" w:rsidP="005E4683" w:rsidRDefault="005E4683" w14:paraId="5CFF35CF" w14:textId="77777777">
      <w:pPr>
        <w:tabs>
          <w:tab w:val="left" w:pos="709"/>
        </w:tabs>
      </w:pPr>
    </w:p>
    <w:p w:rsidR="005E4683" w:rsidP="005E4683" w:rsidRDefault="005E4683" w14:paraId="45C039BD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5E4683" w:rsidP="005E4683" w:rsidRDefault="005E4683" w14:paraId="7A73E4F1" w14:textId="77777777">
      <w:pPr>
        <w:tabs>
          <w:tab w:val="left" w:pos="709"/>
        </w:tabs>
        <w:jc w:val="both"/>
      </w:pPr>
    </w:p>
    <w:p w:rsidR="005E4683" w:rsidP="005E4683" w:rsidRDefault="005E4683" w14:paraId="4B22F739" w14:textId="77777777">
      <w:pPr>
        <w:tabs>
          <w:tab w:val="left" w:pos="709"/>
        </w:tabs>
      </w:pPr>
      <w:r>
        <w:t xml:space="preserve"> </w:t>
      </w:r>
      <w:r>
        <w:tab/>
        <w:t>17. St-2604/2019</w:t>
      </w:r>
    </w:p>
    <w:p w:rsidR="005E4683" w:rsidP="005E4683" w:rsidRDefault="005E4683" w14:paraId="17732159" w14:textId="77777777">
      <w:pPr>
        <w:tabs>
          <w:tab w:val="left" w:pos="709"/>
        </w:tabs>
      </w:pPr>
    </w:p>
    <w:p w:rsidR="005E4683" w:rsidP="005E4683" w:rsidRDefault="005E4683" w14:paraId="36D30C6E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5E4683" w:rsidP="005E4683" w:rsidRDefault="005E4683" w14:paraId="59909B2C" w14:textId="77777777">
      <w:pPr>
        <w:tabs>
          <w:tab w:val="left" w:pos="709"/>
        </w:tabs>
        <w:ind w:firstLine="708"/>
        <w:jc w:val="both"/>
      </w:pPr>
      <w:r>
        <w:t>FINA RC Zagreb, Podružnica Karlovac, Ul. Pavla Vitezovića 1, OIB: 85821130368</w:t>
      </w:r>
    </w:p>
    <w:p w:rsidR="005E4683" w:rsidP="005E4683" w:rsidRDefault="005E4683" w14:paraId="1B9DBE34" w14:textId="77777777">
      <w:pPr>
        <w:tabs>
          <w:tab w:val="left" w:pos="709"/>
        </w:tabs>
        <w:ind w:firstLine="708"/>
        <w:jc w:val="both"/>
      </w:pPr>
    </w:p>
    <w:p w:rsidR="005E4683" w:rsidP="005E4683" w:rsidRDefault="005E4683" w14:paraId="0D9694DB" w14:textId="77777777">
      <w:pPr>
        <w:tabs>
          <w:tab w:val="left" w:pos="709"/>
        </w:tabs>
        <w:jc w:val="both"/>
      </w:pPr>
      <w:r>
        <w:t xml:space="preserve">protiv </w:t>
      </w:r>
    </w:p>
    <w:p w:rsidR="005E4683" w:rsidP="005E4683" w:rsidRDefault="005E4683" w14:paraId="64D93F5E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5E4683" w:rsidP="005E4683" w:rsidRDefault="005E4683" w14:paraId="7D60E09F" w14:textId="77777777">
      <w:pPr>
        <w:tabs>
          <w:tab w:val="left" w:pos="709"/>
        </w:tabs>
        <w:ind w:left="708"/>
        <w:jc w:val="both"/>
      </w:pPr>
      <w:r>
        <w:tab/>
        <w:t>kitket j.d.o.o. za ugostiteljstvo i trgovinu, Karlovac, Šetalište dr. Franje Tuđmana 10,</w:t>
      </w:r>
    </w:p>
    <w:p w:rsidR="005E4683" w:rsidP="005E4683" w:rsidRDefault="005E4683" w14:paraId="08962E0C" w14:textId="77777777">
      <w:pPr>
        <w:tabs>
          <w:tab w:val="left" w:pos="709"/>
        </w:tabs>
        <w:ind w:left="708"/>
        <w:jc w:val="both"/>
      </w:pPr>
      <w:r>
        <w:t>OIB: 61024252907</w:t>
      </w:r>
    </w:p>
    <w:p w:rsidR="005E4683" w:rsidP="005E4683" w:rsidRDefault="005E4683" w14:paraId="0471469F" w14:textId="77777777">
      <w:pPr>
        <w:tabs>
          <w:tab w:val="left" w:pos="709"/>
        </w:tabs>
        <w:ind w:left="708"/>
        <w:jc w:val="both"/>
      </w:pPr>
    </w:p>
    <w:p w:rsidR="005E4683" w:rsidP="005E4683" w:rsidRDefault="005E4683" w14:paraId="08AF0773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5E4683" w:rsidP="005E4683" w:rsidRDefault="005E4683" w14:paraId="3DBD7768" w14:textId="77777777">
      <w:pPr>
        <w:tabs>
          <w:tab w:val="left" w:pos="709"/>
        </w:tabs>
        <w:jc w:val="both"/>
      </w:pPr>
    </w:p>
    <w:p w:rsidR="005E4683" w:rsidP="005E4683" w:rsidRDefault="005E4683" w14:paraId="289AA634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5E4683" w:rsidP="005E4683" w:rsidRDefault="005E4683" w14:paraId="4FE6CF10" w14:textId="77777777">
      <w:pPr>
        <w:tabs>
          <w:tab w:val="left" w:pos="709"/>
        </w:tabs>
      </w:pPr>
    </w:p>
    <w:p w:rsidR="005E4683" w:rsidP="005E4683" w:rsidRDefault="005E4683" w14:paraId="64A27F2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5E4683" w:rsidP="005E4683" w:rsidRDefault="005E4683" w14:paraId="48F54CBE" w14:textId="77777777">
      <w:pPr>
        <w:tabs>
          <w:tab w:val="left" w:pos="709"/>
        </w:tabs>
      </w:pPr>
    </w:p>
    <w:p w:rsidR="005E4683" w:rsidP="005E4683" w:rsidRDefault="005E4683" w14:paraId="058DF0B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5E4683" w:rsidP="005E4683" w:rsidRDefault="005E4683" w14:paraId="315942BA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5E4683" w:rsidP="005E4683" w:rsidRDefault="005E4683" w14:paraId="486198A9" w14:textId="77777777">
      <w:pPr>
        <w:tabs>
          <w:tab w:val="left" w:pos="709"/>
        </w:tabs>
      </w:pPr>
    </w:p>
    <w:p w:rsidR="005E4683" w:rsidP="005E4683" w:rsidRDefault="005E4683" w14:paraId="632A62FC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0B2FA73" w14:textId="00B2FA73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4683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E468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E4683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E4683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E4683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E4683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5E4683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E468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E4683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E46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4683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4683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4683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4683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5E4683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46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4683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5941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2604</izvorni_sadrzaj>
    <derivirana_varijabla naziv="DomainObject.Predmet.Broj_1">2604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listopada 2019.</izvorni_sadrzaj>
    <derivirana_varijabla naziv="DomainObject.Predmet.DatumIzradeOptuznogAkta_1">17. listopada 2019.</derivirana_varijabla>
  </DomainObject.Predmet.DatumIzradeOptuznogAkta>
  <DomainObject.Predmet.DatumIzradeOptuznogAktaFormated>
    <izvorni_sadrzaj>17.10.2019.</izvorni_sadrzaj>
    <derivirana_varijabla naziv="DomainObject.Predmet.DatumIzradeOptuznogAktaFormated_1">17.10.2019.</derivirana_varijabla>
  </DomainObject.Predmet.DatumIzradeOptuznogAktaFormated>
  <DomainObject.Predmet.DatumOsnivanja>
    <izvorni_sadrzaj>18. listopada 2019.</izvorni_sadrzaj>
    <derivirana_varijabla naziv="DomainObject.Predmet.DatumOsnivanja_1">18.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listopada 2019.</izvorni_sadrzaj>
    <derivirana_varijabla naziv="DomainObject.Predmet.DatumPrimitkaOptuznogAkta_1">18.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St-2604/2019</izvorni_sadrzaj>
    <derivirana_varijabla naziv="DomainObject.Predmet.OznakaBroj_1">St-2604/2019</derivirana_varijabla>
  </DomainObject.Predmet.OznakaBroj>
  <DomainObject.Predmet.OznakaBrojOptuznogAkta>
    <izvorni_sadrzaj>04-06-19-4568</izvorni_sadrzaj>
    <derivirana_varijabla naziv="DomainObject.Predmet.OznakaBrojOptuznogAkta_1">04-06-19-4568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kitket j.d.o.o. za ugostiteljstvo i trgovinu</izvorni_sadrzaj>
    <derivirana_varijabla naziv="DomainObject.Predmet.ProtustrankaFormated_1">  kitket j.d.o.o. za ugostiteljstvo i trgovinu</derivirana_varijabla>
  </DomainObject.Predmet.ProtustrankaFormated>
  <DomainObject.Predmet.ProtustrankaFormatedOIB>
    <izvorni_sadrzaj>  kitket j.d.o.o. za ugostiteljstvo i trgovinu, OIB 61024252907</izvorni_sadrzaj>
    <derivirana_varijabla naziv="DomainObject.Predmet.ProtustrankaFormatedOIB_1">  kitket j.d.o.o. za ugostiteljstvo i trgovinu, OIB 61024252907</derivirana_varijabla>
  </DomainObject.Predmet.ProtustrankaFormatedOIB>
  <DomainObject.Predmet.ProtustrankaFormatedWithAdress>
    <izvorni_sadrzaj> kitket j.d.o.o. za ugostiteljstvo i trgovinu, Šetalište Dr. Franje Tuđmana 10, 47000 Karlovac</izvorni_sadrzaj>
    <derivirana_varijabla naziv="DomainObject.Predmet.ProtustrankaFormatedWithAdress_1"> kitket j.d.o.o. za ugostiteljstvo i trgovinu, Šetalište Dr. Franje Tuđmana 10, 47000 Karlovac</derivirana_varijabla>
  </DomainObject.Predmet.ProtustrankaFormatedWithAdress>
  <DomainObject.Predmet.ProtustrankaFormatedWithAdressOIB>
    <izvorni_sadrzaj> kitket j.d.o.o. za ugostiteljstvo i trgovinu, OIB 61024252907, Šetalište Dr. Franje Tuđmana 10, 47000 Karlovac</izvorni_sadrzaj>
    <derivirana_varijabla naziv="DomainObject.Predmet.ProtustrankaFormatedWithAdressOIB_1"> kitket j.d.o.o. za ugostiteljstvo i trgovinu, OIB 61024252907, Šetalište Dr. Franje Tuđmana 10, 47000 Karlovac</derivirana_varijabla>
  </DomainObject.Predmet.ProtustrankaFormatedWithAdressOIB>
  <DomainObject.Predmet.ProtustrankaWithAdress>
    <izvorni_sadrzaj>kitket j.d.o.o. za ugostiteljstvo i trgovinu Šetalište Dr. Franje Tuđmana 10, 47000 Karlovac</izvorni_sadrzaj>
    <derivirana_varijabla naziv="DomainObject.Predmet.ProtustrankaWithAdress_1">kitket j.d.o.o. za ugostiteljstvo i trgovinu Šetalište Dr. Franje Tuđmana 10, 47000 Karlovac</derivirana_varijabla>
  </DomainObject.Predmet.ProtustrankaWithAdress>
  <DomainObject.Predmet.ProtustrankaWithAdressOIB>
    <izvorni_sadrzaj>kitket j.d.o.o. za ugostiteljstvo i trgovinu, OIB 61024252907, Šetalište Dr. Franje Tuđmana 10, 47000 Karlovac</izvorni_sadrzaj>
    <derivirana_varijabla naziv="DomainObject.Predmet.ProtustrankaWithAdressOIB_1">kitket j.d.o.o. za ugostiteljstvo i trgovinu, OIB 61024252907, Šetalište Dr. Franje Tuđmana 10, 47000 Karlovac</derivirana_varijabla>
  </DomainObject.Predmet.ProtustrankaWithAdressOIB>
  <DomainObject.Predmet.ProtustrankaNazivFormated>
    <izvorni_sadrzaj>kitket j.d.o.o. za ugostiteljstvo i trgovinu</izvorni_sadrzaj>
    <derivirana_varijabla naziv="DomainObject.Predmet.ProtustrankaNazivFormated_1">kitket j.d.o.o. za ugostiteljstvo i trgovinu</derivirana_varijabla>
  </DomainObject.Predmet.ProtustrankaNazivFormated>
  <DomainObject.Predmet.ProtustrankaNazivFormatedOIB>
    <izvorni_sadrzaj>kitket j.d.o.o. za ugostiteljstvo i trgovinu, OIB 61024252907</izvorni_sadrzaj>
    <derivirana_varijabla naziv="DomainObject.Predmet.ProtustrankaNazivFormatedOIB_1">kitket j.d.o.o. za ugostiteljstvo i trgovinu, OIB 61024252907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UL.PAVLA VITEZOVIĆA 1, 47000 Karlovac</izvorni_sadrzaj>
    <derivirana_varijabla naziv="DomainObject.Predmet.StrankaFormatedWithAdress_1"> Financijska agencija, UL.PAVLA VITEZOVIĆA 1, 47000 Karlovac</derivirana_varijabla>
  </DomainObject.Predmet.StrankaFormatedWithAdress>
  <DomainObject.Predmet.StrankaFormatedWithAdressOIB>
    <izvorni_sadrzaj> Financijska agencija, OIB 85821130368, UL.PAVLA VITEZOVIĆA 1, 47000 Karlovac</izvorni_sadrzaj>
    <derivirana_varijabla naziv="DomainObject.Predmet.StrankaFormatedWithAdressOIB_1"> Financijska agencija, OIB 85821130368, UL.PAVLA VITEZOVIĆA 1, 47000 Karlovac</derivirana_varijabla>
  </DomainObject.Predmet.StrankaFormatedWithAdressOIB>
  <DomainObject.Predmet.StrankaWithAdress>
    <izvorni_sadrzaj>Financijska agencija UL.PAVLA VITEZOVIĆA 1,47000 Karlovac</izvorni_sadrzaj>
    <derivirana_varijabla naziv="DomainObject.Predmet.StrankaWithAdress_1">Financijska agencija UL.PAVLA VITEZOVIĆA 1,47000 Karlovac</derivirana_varijabla>
  </DomainObject.Predmet.StrankaWithAdress>
  <DomainObject.Predmet.StrankaWithAdressOIB>
    <izvorni_sadrzaj>Financijska agencija, OIB 85821130368, UL.PAVLA VITEZOVIĆA 1,47000 Karlovac</izvorni_sadrzaj>
    <derivirana_varijabla naziv="DomainObject.Predmet.StrankaWithAdressOIB_1">Financijska agencija, OIB 85821130368, UL.PAVLA VITEZOVIĆA 1,47000 Karlovac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UL.PAVLA VITEZOVIĆA 1, 47000 Karlovac</item>
    </izvorni_sadrzaj>
    <derivirana_varijabla naziv="DomainObject.Predmet.StrankaListFormatedWithAdress_1">
      <item>Financijska agencija, UL.PAVLA VITEZOVIĆA 1, 47000 Karlovac</item>
    </derivirana_varijabla>
  </DomainObject.Predmet.StrankaListFormatedWithAdress>
  <DomainObject.Predmet.StrankaListFormatedWithAdressOIB>
    <izvorni_sadrzaj>
      <item>Financijska agencija, OIB 85821130368, UL.PAVLA VITEZOVIĆA 1, 47000 Karlovac</item>
    </izvorni_sadrzaj>
    <derivirana_varijabla naziv="DomainObject.Predmet.StrankaListFormatedWithAdressOIB_1">
      <item>Financijska agencija, OIB 85821130368, UL.PAVLA VITEZOVIĆA 1, 47000 Karlovac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kitket j.d.o.o. za ugostiteljstvo i trgovinu</item>
    </izvorni_sadrzaj>
    <derivirana_varijabla naziv="DomainObject.Predmet.ProtuStrankaListFormated_1">
      <item>kitket j.d.o.o. za ugostiteljstvo i trgovinu</item>
    </derivirana_varijabla>
  </DomainObject.Predmet.ProtuStrankaListFormated>
  <DomainObject.Predmet.ProtuStrankaListFormatedOIB>
    <izvorni_sadrzaj>
      <item>kitket j.d.o.o. za ugostiteljstvo i trgovinu, OIB 61024252907</item>
    </izvorni_sadrzaj>
    <derivirana_varijabla naziv="DomainObject.Predmet.ProtuStrankaListFormatedOIB_1">
      <item>kitket j.d.o.o. za ugostiteljstvo i trgovinu, OIB 61024252907</item>
    </derivirana_varijabla>
  </DomainObject.Predmet.ProtuStrankaListFormatedOIB>
  <DomainObject.Predmet.ProtuStrankaListFormatedWithAdress>
    <izvorni_sadrzaj>
      <item>kitket j.d.o.o. za ugostiteljstvo i trgovinu, Šetalište Dr. Franje Tuđmana 10, 47000 Karlovac</item>
    </izvorni_sadrzaj>
    <derivirana_varijabla naziv="DomainObject.Predmet.ProtuStrankaListFormatedWithAdress_1">
      <item>kitket j.d.o.o. za ugostiteljstvo i trgovinu, Šetalište Dr. Franje Tuđmana 10, 47000 Karlovac</item>
    </derivirana_varijabla>
  </DomainObject.Predmet.ProtuStrankaListFormatedWithAdress>
  <DomainObject.Predmet.ProtuStrankaListFormatedWithAdressOIB>
    <izvorni_sadrzaj>
      <item>kitket j.d.o.o. za ugostiteljstvo i trgovinu, OIB 61024252907, Šetalište Dr. Franje Tuđmana 10, 47000 Karlovac</item>
    </izvorni_sadrzaj>
    <derivirana_varijabla naziv="DomainObject.Predmet.ProtuStrankaListFormatedWithAdressOIB_1">
      <item>kitket j.d.o.o. za ugostiteljstvo i trgovinu, OIB 61024252907, Šetalište Dr. Franje Tuđmana 10, 47000 Karlovac</item>
    </derivirana_varijabla>
  </DomainObject.Predmet.ProtuStrankaListFormatedWithAdressOIB>
  <DomainObject.Predmet.ProtuStrankaListNazivFormated>
    <izvorni_sadrzaj>
      <item>kitket j.d.o.o. za ugostiteljstvo i trgovinu</item>
    </izvorni_sadrzaj>
    <derivirana_varijabla naziv="DomainObject.Predmet.ProtuStrankaListNazivFormated_1">
      <item>kitket j.d.o.o. za ugostiteljstvo i trgovinu</item>
    </derivirana_varijabla>
  </DomainObject.Predmet.ProtuStrankaListNazivFormated>
  <DomainObject.Predmet.ProtuStrankaListNazivFormatedOIB>
    <izvorni_sadrzaj>
      <item>kitket j.d.o.o. za ugostiteljstvo i trgovinu, OIB 61024252907</item>
    </izvorni_sadrzaj>
    <derivirana_varijabla naziv="DomainObject.Predmet.ProtuStrankaListNazivFormatedOIB_1">
      <item>kitket j.d.o.o. za ugostiteljstvo i trgovinu, OIB 61024252907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kitket j.d.o.o. za ugostiteljstvo i trgovinu</izvorni_sadrzaj>
    <derivirana_varijabla naziv="DomainObject.Predmet.ProtustrankaIDrugi_1">kitket j.d.o.o. za ugostiteljstvo i trgovinu</derivirana_varijabla>
  </DomainObject.Predmet.ProtustrankaIDrugi>
  <DomainObject.Predmet.StrankaIDrugiAdressOIB>
    <izvorni_sadrzaj>Financijska agencija, OIB 85821130368, UL.PAVLA VITEZOVIĆA 1, 47000 Karlovac</izvorni_sadrzaj>
    <derivirana_varijabla naziv="DomainObject.Predmet.StrankaIDrugiAdressOIB_1">Financijska agencija, OIB 85821130368, UL.PAVLA VITEZOVIĆA 1, 47000 Karlovac</derivirana_varijabla>
  </DomainObject.Predmet.StrankaIDrugiAdressOIB>
  <DomainObject.Predmet.ProtustrankaIDrugiAdressOIB>
    <izvorni_sadrzaj>kitket j.d.o.o. za ugostiteljstvo i trgovinu, OIB 61024252907, Šetalište Dr. Franje Tuđmana 10, 47000 Karlovac</izvorni_sadrzaj>
    <derivirana_varijabla naziv="DomainObject.Predmet.ProtustrankaIDrugiAdressOIB_1">kitket j.d.o.o. za ugostiteljstvo i trgovinu, OIB 61024252907, Šetalište Dr. Franje Tuđmana 10,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kitket j.d.o.o. za ugostiteljstvo i trgovinu</item>
      <item>Financijska agencija</item>
    </izvorni_sadrzaj>
    <derivirana_varijabla naziv="DomainObject.Predmet.SudioniciListNaziv_1">
      <item>kitket j.d.o.o. za ugostiteljstvo i trgovinu</item>
      <item>Financijska agencija</item>
    </derivirana_varijabla>
  </DomainObject.Predmet.SudioniciListNaziv>
  <DomainObject.Predmet.SudioniciListAdressOIB>
    <izvorni_sadrzaj>
      <item>kitket j.d.o.o. za ugostiteljstvo i trgovinu, OIB 61024252907, Šetalište Dr. Franje Tuđmana 10,47000 Karlovac</item>
      <item>Financijska agencija, OIB 85821130368, UL.PAVLA VITEZOVIĆA 1,47000 Karlovac</item>
    </izvorni_sadrzaj>
    <derivirana_varijabla naziv="DomainObject.Predmet.SudioniciListAdressOIB_1">
      <item>kitket j.d.o.o. za ugostiteljstvo i trgovinu, OIB 61024252907, Šetalište Dr. Franje Tuđmana 10,47000 Karlovac</item>
      <item>Financijska agencija, OIB 85821130368, UL.PAVLA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61024252907</item>
      <item>, OIB 85821130368</item>
    </izvorni_sadrzaj>
    <derivirana_varijabla naziv="DomainObject.Predmet.SudioniciListNazivOIB_1">
      <item>, OIB 61024252907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listopada 2019.</izvorni_sadrzaj>
    <derivirana_varijabla naziv="DomainObject.Predmet.DatumPocetkaProcesa_1">18.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143</properties:Words>
  <properties:Characters>847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2019-12-14T11:21:00Z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